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EB0D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MILLYNGTON</w:t>
      </w:r>
      <w:r>
        <w:rPr>
          <w:rFonts w:ascii="Times New Roman" w:hAnsi="Times New Roman" w:cs="Times New Roman"/>
        </w:rPr>
        <w:t xml:space="preserve">      (fl.1484)</w:t>
      </w:r>
    </w:p>
    <w:p w14:paraId="1DAD10F7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Whitwell, Norfolk. Husbandman.</w:t>
      </w:r>
    </w:p>
    <w:p w14:paraId="137092E6" w14:textId="77777777" w:rsidR="00FA1921" w:rsidRDefault="00FA1921" w:rsidP="00FA1921">
      <w:pPr>
        <w:rPr>
          <w:rFonts w:ascii="Times New Roman" w:hAnsi="Times New Roman" w:cs="Times New Roman"/>
        </w:rPr>
      </w:pPr>
    </w:p>
    <w:p w14:paraId="60C039C0" w14:textId="77777777" w:rsidR="00FA1921" w:rsidRDefault="00FA1921" w:rsidP="00FA1921">
      <w:pPr>
        <w:rPr>
          <w:rFonts w:ascii="Times New Roman" w:hAnsi="Times New Roman" w:cs="Times New Roman"/>
        </w:rPr>
      </w:pPr>
    </w:p>
    <w:p w14:paraId="49745D6E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Wynnes</w:t>
      </w:r>
      <w:proofErr w:type="spellEnd"/>
      <w:r>
        <w:rPr>
          <w:rFonts w:ascii="Times New Roman" w:hAnsi="Times New Roman" w:cs="Times New Roman"/>
        </w:rPr>
        <w:t xml:space="preserve"> of Whitwell(q.v.) brought a plaint of debt against him,</w:t>
      </w:r>
    </w:p>
    <w:p w14:paraId="10312745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Bedlem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Foxley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Aylyard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Bawdeswell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14:paraId="48BC4188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Luce of Eccles by the Sea(q.v.), Thomas </w:t>
      </w:r>
      <w:proofErr w:type="spellStart"/>
      <w:r>
        <w:rPr>
          <w:rFonts w:ascii="Times New Roman" w:hAnsi="Times New Roman" w:cs="Times New Roman"/>
        </w:rPr>
        <w:t>Cutbald</w:t>
      </w:r>
      <w:proofErr w:type="spellEnd"/>
      <w:r>
        <w:rPr>
          <w:rFonts w:ascii="Times New Roman" w:hAnsi="Times New Roman" w:cs="Times New Roman"/>
        </w:rPr>
        <w:t xml:space="preserve"> of Whitwell(q.v.)</w:t>
      </w:r>
    </w:p>
    <w:p w14:paraId="792AD279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Crabbe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(q.v.).</w:t>
      </w:r>
    </w:p>
    <w:p w14:paraId="7AD96483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0F1FFD6" w14:textId="77777777" w:rsidR="00FA1921" w:rsidRDefault="00FA1921" w:rsidP="00FA1921">
      <w:pPr>
        <w:rPr>
          <w:rFonts w:ascii="Times New Roman" w:hAnsi="Times New Roman" w:cs="Times New Roman"/>
        </w:rPr>
      </w:pPr>
    </w:p>
    <w:p w14:paraId="5EF06D29" w14:textId="77777777" w:rsidR="00FA1921" w:rsidRDefault="00FA1921" w:rsidP="00FA1921">
      <w:pPr>
        <w:rPr>
          <w:rFonts w:ascii="Times New Roman" w:hAnsi="Times New Roman" w:cs="Times New Roman"/>
        </w:rPr>
      </w:pPr>
    </w:p>
    <w:p w14:paraId="4898B57B" w14:textId="77777777" w:rsidR="00FA1921" w:rsidRDefault="00FA1921" w:rsidP="00FA19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May 2019</w:t>
      </w:r>
    </w:p>
    <w:p w14:paraId="4810A91C" w14:textId="77777777" w:rsidR="006B2F86" w:rsidRPr="00E71FC3" w:rsidRDefault="00FA19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E79F0" w14:textId="77777777" w:rsidR="00FA1921" w:rsidRDefault="00FA1921" w:rsidP="00E71FC3">
      <w:r>
        <w:separator/>
      </w:r>
    </w:p>
  </w:endnote>
  <w:endnote w:type="continuationSeparator" w:id="0">
    <w:p w14:paraId="1F1DC3D4" w14:textId="77777777" w:rsidR="00FA1921" w:rsidRDefault="00FA19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4DA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46266" w14:textId="77777777" w:rsidR="00FA1921" w:rsidRDefault="00FA1921" w:rsidP="00E71FC3">
      <w:r>
        <w:separator/>
      </w:r>
    </w:p>
  </w:footnote>
  <w:footnote w:type="continuationSeparator" w:id="0">
    <w:p w14:paraId="690AD68C" w14:textId="77777777" w:rsidR="00FA1921" w:rsidRDefault="00FA19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689F1"/>
  <w15:chartTrackingRefBased/>
  <w15:docId w15:val="{5858159F-ED8E-4342-89FB-1E33246A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9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A19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2019-06-01T20:00:00Z</dcterms:created>
  <dcterms:modified xsi:type="dcterms:W3CDTF">2019-06-01T20:00:00Z</dcterms:modified>
</cp:coreProperties>
</file>